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534D54" w14:textId="77777777" w:rsidR="00434CC5" w:rsidRDefault="00434CC5" w:rsidP="00434CC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WYKWAN</w:t>
      </w:r>
      <w:r>
        <w:rPr>
          <w:rFonts w:eastAsia="Times New Roman" w:cs="Times New Roman"/>
          <w:szCs w:val="24"/>
        </w:rPr>
        <w:t xml:space="preserve">  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fl.1431)</w:t>
      </w:r>
    </w:p>
    <w:p w14:paraId="42CA4072" w14:textId="77777777" w:rsidR="00434CC5" w:rsidRDefault="00434CC5" w:rsidP="00434CC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London.</w:t>
      </w:r>
    </w:p>
    <w:p w14:paraId="64172057" w14:textId="77777777" w:rsidR="00434CC5" w:rsidRDefault="00434CC5" w:rsidP="00434CC5">
      <w:pPr>
        <w:pStyle w:val="NoSpacing"/>
        <w:rPr>
          <w:rFonts w:eastAsia="Times New Roman" w:cs="Times New Roman"/>
          <w:szCs w:val="24"/>
        </w:rPr>
      </w:pPr>
    </w:p>
    <w:p w14:paraId="66409C05" w14:textId="77777777" w:rsidR="00434CC5" w:rsidRDefault="00434CC5" w:rsidP="00434CC5">
      <w:pPr>
        <w:pStyle w:val="NoSpacing"/>
        <w:rPr>
          <w:rFonts w:eastAsia="Times New Roman" w:cs="Times New Roman"/>
          <w:szCs w:val="24"/>
        </w:rPr>
      </w:pPr>
    </w:p>
    <w:p w14:paraId="57AE53AA" w14:textId="77777777" w:rsidR="00434CC5" w:rsidRDefault="00434CC5" w:rsidP="00434CC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Nov.1431</w:t>
      </w:r>
      <w:r>
        <w:rPr>
          <w:rFonts w:eastAsia="Times New Roman" w:cs="Times New Roman"/>
          <w:szCs w:val="24"/>
        </w:rPr>
        <w:tab/>
        <w:t xml:space="preserve">He was one of those to whom Henry </w:t>
      </w:r>
      <w:proofErr w:type="spellStart"/>
      <w:r>
        <w:rPr>
          <w:rFonts w:eastAsia="Times New Roman" w:cs="Times New Roman"/>
          <w:szCs w:val="24"/>
        </w:rPr>
        <w:t>Wykwan</w:t>
      </w:r>
      <w:proofErr w:type="spellEnd"/>
      <w:r>
        <w:rPr>
          <w:rFonts w:eastAsia="Times New Roman" w:cs="Times New Roman"/>
          <w:szCs w:val="24"/>
        </w:rPr>
        <w:t xml:space="preserve"> of London, goldbeater(q.v.),</w:t>
      </w:r>
    </w:p>
    <w:p w14:paraId="55CC9785" w14:textId="77777777" w:rsidR="00434CC5" w:rsidRDefault="00434CC5" w:rsidP="00434CC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his brother, gifted his goods and chattels.</w:t>
      </w:r>
    </w:p>
    <w:p w14:paraId="24DD9F56" w14:textId="77777777" w:rsidR="00434CC5" w:rsidRDefault="00434CC5" w:rsidP="00434CC5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>
        <w:rPr>
          <w:rFonts w:cs="Times New Roman"/>
          <w:szCs w:val="24"/>
        </w:rPr>
        <w:t>A.</w:t>
      </w:r>
      <w:proofErr w:type="gramStart"/>
      <w:r>
        <w:rPr>
          <w:rFonts w:cs="Times New Roman"/>
          <w:szCs w:val="24"/>
        </w:rPr>
        <w:t>H.Thomas</w:t>
      </w:r>
      <w:proofErr w:type="spellEnd"/>
      <w:proofErr w:type="gramEnd"/>
      <w:r>
        <w:rPr>
          <w:rFonts w:cs="Times New Roman"/>
          <w:szCs w:val="24"/>
        </w:rPr>
        <w:t xml:space="preserve"> pub. Cambridge University Press 1943 p.263)</w:t>
      </w:r>
    </w:p>
    <w:p w14:paraId="65366DCC" w14:textId="77777777" w:rsidR="00434CC5" w:rsidRDefault="00434CC5" w:rsidP="00434CC5">
      <w:pPr>
        <w:pStyle w:val="NoSpacing"/>
        <w:rPr>
          <w:rFonts w:cs="Times New Roman"/>
          <w:szCs w:val="24"/>
        </w:rPr>
      </w:pPr>
    </w:p>
    <w:p w14:paraId="741F16DA" w14:textId="77777777" w:rsidR="00434CC5" w:rsidRDefault="00434CC5" w:rsidP="00434CC5">
      <w:pPr>
        <w:pStyle w:val="NoSpacing"/>
        <w:rPr>
          <w:rFonts w:cs="Times New Roman"/>
          <w:szCs w:val="24"/>
        </w:rPr>
      </w:pPr>
    </w:p>
    <w:p w14:paraId="67BCB10A" w14:textId="77777777" w:rsidR="00434CC5" w:rsidRDefault="00434CC5" w:rsidP="00434C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June 2024</w:t>
      </w:r>
    </w:p>
    <w:p w14:paraId="6C11C1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52630F" w14:textId="77777777" w:rsidR="00434CC5" w:rsidRDefault="00434CC5" w:rsidP="009139A6">
      <w:r>
        <w:separator/>
      </w:r>
    </w:p>
  </w:endnote>
  <w:endnote w:type="continuationSeparator" w:id="0">
    <w:p w14:paraId="397833E6" w14:textId="77777777" w:rsidR="00434CC5" w:rsidRDefault="00434C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E14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FB1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45A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3EAF75" w14:textId="77777777" w:rsidR="00434CC5" w:rsidRDefault="00434CC5" w:rsidP="009139A6">
      <w:r>
        <w:separator/>
      </w:r>
    </w:p>
  </w:footnote>
  <w:footnote w:type="continuationSeparator" w:id="0">
    <w:p w14:paraId="3DFA1B6E" w14:textId="77777777" w:rsidR="00434CC5" w:rsidRDefault="00434C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BA4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1CA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CF5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CC5"/>
    <w:rsid w:val="000666E0"/>
    <w:rsid w:val="002510B7"/>
    <w:rsid w:val="00270799"/>
    <w:rsid w:val="00434CC5"/>
    <w:rsid w:val="005C130B"/>
    <w:rsid w:val="006B20BC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8499B"/>
  <w15:chartTrackingRefBased/>
  <w15:docId w15:val="{A3E633CF-EC11-470A-8A0C-220173358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2024-06-13T15:24:00Z</dcterms:created>
  <dcterms:modified xsi:type="dcterms:W3CDTF">2024-06-13T15:25:00Z</dcterms:modified>
</cp:coreProperties>
</file>